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9241EC" w14:textId="24C5A7AA" w:rsidR="003417F4" w:rsidRPr="00C34936" w:rsidRDefault="00C34936">
      <w:pPr>
        <w:rPr>
          <w:rFonts w:ascii="Verdana" w:hAnsi="Verdana"/>
          <w:b/>
          <w:sz w:val="24"/>
          <w:szCs w:val="24"/>
        </w:rPr>
      </w:pPr>
      <w:r w:rsidRPr="00C34936">
        <w:rPr>
          <w:rFonts w:ascii="Verdana" w:hAnsi="Verdana"/>
          <w:b/>
          <w:sz w:val="24"/>
          <w:szCs w:val="24"/>
        </w:rPr>
        <w:t xml:space="preserve">Invulbijlage </w:t>
      </w:r>
      <w:r w:rsidR="00BE7031">
        <w:rPr>
          <w:rFonts w:ascii="Verdana" w:hAnsi="Verdana"/>
          <w:b/>
          <w:sz w:val="24"/>
          <w:szCs w:val="24"/>
        </w:rPr>
        <w:t>7</w:t>
      </w:r>
      <w:r w:rsidR="00B33E63">
        <w:rPr>
          <w:rFonts w:ascii="Verdana" w:hAnsi="Verdana"/>
          <w:b/>
          <w:sz w:val="24"/>
          <w:szCs w:val="24"/>
        </w:rPr>
        <w:t>: Referentiemodel</w:t>
      </w:r>
    </w:p>
    <w:p w14:paraId="62331447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5257ADBB" w14:textId="3523DB03" w:rsidR="004157CE" w:rsidRPr="00543728" w:rsidRDefault="004157CE" w:rsidP="004157CE">
      <w:pPr>
        <w:pStyle w:val="Geenafstand"/>
        <w:jc w:val="both"/>
        <w:rPr>
          <w:rFonts w:ascii="Verdana" w:hAnsi="Verdana"/>
          <w:sz w:val="18"/>
          <w:szCs w:val="18"/>
        </w:rPr>
      </w:pPr>
      <w:r w:rsidRPr="008462B7">
        <w:rPr>
          <w:rFonts w:ascii="Verdana" w:hAnsi="Verdana"/>
          <w:sz w:val="18"/>
          <w:szCs w:val="18"/>
        </w:rPr>
        <w:t xml:space="preserve">Europese Aanbesteding voor </w:t>
      </w:r>
      <w:r w:rsidR="00BE7031">
        <w:rPr>
          <w:rFonts w:ascii="Verdana" w:hAnsi="Verdana"/>
          <w:sz w:val="18"/>
          <w:szCs w:val="18"/>
        </w:rPr>
        <w:t xml:space="preserve">Inhuur cultuurtechnisch mens &amp; materieel. </w:t>
      </w:r>
      <w:r w:rsidR="00333FFF">
        <w:rPr>
          <w:rFonts w:ascii="Verdana" w:hAnsi="Verdana"/>
          <w:sz w:val="18"/>
          <w:szCs w:val="18"/>
        </w:rPr>
        <w:t xml:space="preserve"> </w:t>
      </w:r>
    </w:p>
    <w:p w14:paraId="08B0CAC2" w14:textId="77777777" w:rsidR="004157CE" w:rsidRPr="00BE7031" w:rsidRDefault="004157CE" w:rsidP="004157CE">
      <w:pPr>
        <w:pStyle w:val="Geenafstand"/>
        <w:jc w:val="both"/>
        <w:rPr>
          <w:rFonts w:ascii="Verdana" w:hAnsi="Verdana"/>
          <w:sz w:val="18"/>
          <w:szCs w:val="18"/>
        </w:rPr>
      </w:pPr>
      <w:r w:rsidRPr="00BE7031">
        <w:rPr>
          <w:rFonts w:ascii="Verdana" w:hAnsi="Verdana"/>
          <w:sz w:val="18"/>
          <w:szCs w:val="18"/>
        </w:rPr>
        <w:t>Gemeente Amstelveen</w:t>
      </w:r>
    </w:p>
    <w:p w14:paraId="015F3691" w14:textId="7915CE0E" w:rsidR="004157CE" w:rsidRPr="00BE7031" w:rsidRDefault="00BE7031" w:rsidP="004157CE">
      <w:pPr>
        <w:pStyle w:val="Geenafstand"/>
        <w:jc w:val="both"/>
        <w:rPr>
          <w:rFonts w:ascii="Verdana" w:hAnsi="Verdana"/>
          <w:sz w:val="18"/>
          <w:szCs w:val="18"/>
        </w:rPr>
      </w:pPr>
      <w:r w:rsidRPr="00BE7031">
        <w:rPr>
          <w:rFonts w:ascii="Verdana" w:hAnsi="Verdana"/>
          <w:sz w:val="18"/>
          <w:szCs w:val="18"/>
        </w:rPr>
        <w:t>I&amp;A-nummer: I&amp;A_2020_0100</w:t>
      </w:r>
    </w:p>
    <w:p w14:paraId="128953B7" w14:textId="77777777" w:rsidR="0069390E" w:rsidRPr="00BE7031" w:rsidRDefault="0069390E">
      <w:pPr>
        <w:rPr>
          <w:rFonts w:ascii="Verdana" w:hAnsi="Verdana"/>
          <w:b/>
          <w:sz w:val="18"/>
          <w:szCs w:val="18"/>
        </w:rPr>
      </w:pPr>
    </w:p>
    <w:p w14:paraId="06A6896E" w14:textId="3CB8B822" w:rsidR="00E10941" w:rsidRPr="005062B2" w:rsidRDefault="00AC0DF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</w:t>
      </w:r>
      <w:r w:rsidR="00C34936">
        <w:rPr>
          <w:rFonts w:ascii="Verdana" w:hAnsi="Verdana"/>
          <w:b/>
          <w:sz w:val="18"/>
          <w:szCs w:val="18"/>
        </w:rPr>
        <w:t xml:space="preserve"> </w:t>
      </w:r>
      <w:r w:rsidR="00C34936" w:rsidRPr="005062B2">
        <w:rPr>
          <w:rFonts w:ascii="Verdana" w:hAnsi="Verdana"/>
          <w:b/>
          <w:sz w:val="18"/>
          <w:szCs w:val="18"/>
        </w:rPr>
        <w:t xml:space="preserve">één </w:t>
      </w:r>
      <w:r w:rsidR="00C34936">
        <w:rPr>
          <w:rFonts w:ascii="Verdana" w:hAnsi="Verdana"/>
          <w:b/>
          <w:sz w:val="18"/>
          <w:szCs w:val="18"/>
        </w:rPr>
        <w:t>referentieproject</w:t>
      </w:r>
      <w:r w:rsidR="004041A3">
        <w:rPr>
          <w:rFonts w:ascii="Verdana" w:hAnsi="Verdana"/>
          <w:b/>
          <w:sz w:val="18"/>
          <w:szCs w:val="18"/>
        </w:rPr>
        <w:t xml:space="preserve"> conform paragraaf 3.4 van de Offerteaanvraag </w:t>
      </w:r>
      <w:r w:rsidR="00C34936">
        <w:rPr>
          <w:rFonts w:ascii="Verdana" w:hAnsi="Verdana"/>
          <w:b/>
          <w:sz w:val="18"/>
          <w:szCs w:val="18"/>
        </w:rPr>
        <w:t>in te vullen en in te dienen</w:t>
      </w:r>
      <w:r w:rsidR="004041A3">
        <w:rPr>
          <w:rFonts w:ascii="Verdana" w:hAnsi="Verdana"/>
          <w:b/>
          <w:sz w:val="18"/>
          <w:szCs w:val="18"/>
        </w:rPr>
        <w:t xml:space="preserve"> bij inschrijving</w:t>
      </w:r>
      <w:r w:rsidR="00E10941" w:rsidRPr="005062B2">
        <w:rPr>
          <w:rFonts w:ascii="Verdana" w:hAnsi="Verdana"/>
          <w:b/>
          <w:sz w:val="18"/>
          <w:szCs w:val="18"/>
        </w:rPr>
        <w:t>.</w:t>
      </w:r>
    </w:p>
    <w:p w14:paraId="3DF2E23B" w14:textId="77777777" w:rsidR="00E10941" w:rsidRPr="005062B2" w:rsidRDefault="00E109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996"/>
        <w:gridCol w:w="2842"/>
        <w:gridCol w:w="2144"/>
      </w:tblGrid>
      <w:tr w:rsidR="00745EC3" w:rsidRPr="005062B2" w14:paraId="3AC6A561" w14:textId="77777777" w:rsidTr="00B739F5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29DDBDCA" w14:textId="77777777" w:rsidR="00745EC3" w:rsidRPr="005062B2" w:rsidRDefault="00745EC3" w:rsidP="002A1EA6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745EC3" w:rsidRPr="005062B2" w14:paraId="08A581BB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C36083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6F5A7F78" w14:textId="77777777" w:rsidR="00745EC3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DD8FE6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69FF87DA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06E863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3B2027C0" w14:textId="77777777" w:rsidR="00745EC3" w:rsidRPr="005062B2" w:rsidRDefault="00E30F7D" w:rsidP="00E30F7D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</w:t>
            </w:r>
            <w:r w:rsidR="004A519A" w:rsidRPr="005062B2">
              <w:rPr>
                <w:rFonts w:ascii="Verdana" w:hAnsi="Verdana"/>
                <w:sz w:val="18"/>
                <w:szCs w:val="18"/>
              </w:rPr>
              <w:t xml:space="preserve">en discipline </w:t>
            </w:r>
            <w:r w:rsidRPr="005062B2">
              <w:rPr>
                <w:rFonts w:ascii="Verdana" w:hAnsi="Verdana"/>
                <w:sz w:val="18"/>
                <w:szCs w:val="18"/>
              </w:rPr>
              <w:t>project: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BA1D1E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343EB327" w14:textId="77777777" w:rsidTr="00347BB0">
        <w:trPr>
          <w:cantSplit/>
          <w:jc w:val="center"/>
        </w:trPr>
        <w:tc>
          <w:tcPr>
            <w:tcW w:w="21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B0BA1B9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5847DC6B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</w:p>
          <w:p w14:paraId="4B016FC6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1129D939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57DFE723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31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3B303A1" w14:textId="1C83D9CC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Opdrachtsom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totaalbedrag op jaarbasis,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exclusief BTW.</w:t>
            </w:r>
          </w:p>
          <w:p w14:paraId="459F1021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23A9743" w14:textId="09456FA5" w:rsidR="00745EC3" w:rsidRPr="005062B2" w:rsidRDefault="00E30F7D" w:rsidP="00E30F7D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E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ventuele waarde van het gedeelte dat in </w:t>
            </w:r>
            <w:r w:rsidR="00C34936">
              <w:rPr>
                <w:rFonts w:ascii="Verdana" w:hAnsi="Verdana"/>
                <w:sz w:val="18"/>
                <w:szCs w:val="18"/>
              </w:rPr>
              <w:t>onder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aanneming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 is uitgevoerd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658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CC98D9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7B492E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19CE160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D7F0E77" w14:textId="77777777" w:rsidR="003417F4" w:rsidRPr="005062B2" w:rsidRDefault="003417F4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3A7EF9B7" w14:textId="77777777" w:rsidR="00745EC3" w:rsidRPr="005062B2" w:rsidRDefault="00745EC3" w:rsidP="00F969B9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745EC3" w:rsidRPr="005062B2" w14:paraId="02A0E72C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646BB88E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1394142D" w14:textId="395D6142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</w:t>
            </w:r>
            <w:r w:rsidR="0069390E">
              <w:rPr>
                <w:rFonts w:ascii="Verdana" w:hAnsi="Verdana"/>
                <w:sz w:val="18"/>
                <w:szCs w:val="18"/>
              </w:rPr>
              <w:t xml:space="preserve"> (referent)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32D6CE1A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75AD876B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1D311B1E" w14:textId="77777777" w:rsidR="00745EC3" w:rsidRPr="005062B2" w:rsidRDefault="00012CC5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FEA227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43A1862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3C654EC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7AB4BC18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  <w:bookmarkStart w:id="0" w:name="_GoBack"/>
        <w:bookmarkEnd w:id="0"/>
      </w:tr>
      <w:tr w:rsidR="00E30F7D" w:rsidRPr="005062B2" w14:paraId="28294861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D13F99" w14:textId="77777777" w:rsidR="00E30F7D" w:rsidRPr="005062B2" w:rsidRDefault="00E30F7D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0381CEC5" w14:textId="77777777" w:rsidR="00E30F7D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25E5FB43" w14:textId="77777777" w:rsidR="00E30F7D" w:rsidRPr="005062B2" w:rsidRDefault="00E30F7D" w:rsidP="006F34CE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2E50CD0" w14:textId="77777777" w:rsidR="00E30F7D" w:rsidRPr="005062B2" w:rsidRDefault="00E30F7D" w:rsidP="00E30F7D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745EC3" w:rsidRPr="005062B2" w14:paraId="6672866F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2CA694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3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A36014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515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4DB6F2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314543FA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94DA8D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353CD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43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11293D2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40BD8D25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2DCA493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25A2826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D607D" w:rsidRPr="005062B2" w14:paraId="476CF67C" w14:textId="77777777" w:rsidTr="00347BB0">
        <w:trPr>
          <w:cantSplit/>
          <w:jc w:val="center"/>
        </w:trPr>
        <w:tc>
          <w:tcPr>
            <w:tcW w:w="212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529C2D4F" w14:textId="77777777" w:rsidR="00FD607D" w:rsidRPr="005062B2" w:rsidRDefault="00FD607D" w:rsidP="004A5ACE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31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C83197F" w14:textId="77777777" w:rsidR="00FD607D" w:rsidRPr="005062B2" w:rsidRDefault="00FD607D" w:rsidP="004A5ACE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5C760942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143" w:type="pct"/>
            <w:vAlign w:val="center"/>
          </w:tcPr>
          <w:p w14:paraId="374E06F0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FD607D" w:rsidRPr="005062B2" w14:paraId="68C56739" w14:textId="77777777" w:rsidTr="00347BB0">
        <w:trPr>
          <w:cantSplit/>
          <w:jc w:val="center"/>
        </w:trPr>
        <w:tc>
          <w:tcPr>
            <w:tcW w:w="212" w:type="pct"/>
            <w:vMerge/>
            <w:tcMar>
              <w:top w:w="57" w:type="dxa"/>
              <w:bottom w:w="57" w:type="dxa"/>
            </w:tcMar>
            <w:vAlign w:val="center"/>
          </w:tcPr>
          <w:p w14:paraId="3A38CFF5" w14:textId="77777777" w:rsidR="00FD607D" w:rsidRPr="005062B2" w:rsidRDefault="00FD607D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31" w:type="pct"/>
            <w:vMerge/>
            <w:tcMar>
              <w:top w:w="57" w:type="dxa"/>
              <w:bottom w:w="57" w:type="dxa"/>
            </w:tcMar>
            <w:vAlign w:val="center"/>
          </w:tcPr>
          <w:p w14:paraId="308ECCD6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7154F79E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143" w:type="pct"/>
            <w:vAlign w:val="center"/>
          </w:tcPr>
          <w:p w14:paraId="63AC6C58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1EAC9D8E" w14:textId="77777777" w:rsidTr="00347BB0">
        <w:trPr>
          <w:cantSplit/>
          <w:trHeight w:val="1304"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815EE30" w14:textId="77777777" w:rsidR="00347BB0" w:rsidRPr="005062B2" w:rsidRDefault="00347BB0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31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5FAAA2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7D220B26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</w:p>
          <w:p w14:paraId="1E12AC37" w14:textId="77777777" w:rsidR="00347BB0" w:rsidRPr="005062B2" w:rsidRDefault="00347BB0" w:rsidP="00F749BF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8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48166850" w14:textId="6FE2C1A9" w:rsidR="00347BB0" w:rsidRPr="005062B2" w:rsidRDefault="00347BB0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D62847" w:rsidRPr="005062B2" w14:paraId="2041D5A6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F2517EB" w14:textId="77777777" w:rsidR="00D62847" w:rsidRPr="005062B2" w:rsidRDefault="00D62847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31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2D136937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CB82A76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7D8BF85" w14:textId="77777777" w:rsidR="00C34936" w:rsidRDefault="00C34936" w:rsidP="00F969B9">
      <w:pPr>
        <w:keepNext/>
        <w:rPr>
          <w:rFonts w:ascii="Verdana" w:hAnsi="Verdana"/>
          <w:sz w:val="18"/>
          <w:szCs w:val="18"/>
        </w:rPr>
      </w:pPr>
    </w:p>
    <w:p w14:paraId="18AE008C" w14:textId="77777777" w:rsidR="00745EC3" w:rsidRPr="005062B2" w:rsidRDefault="00745EC3" w:rsidP="00F969B9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6657BA06" w14:textId="77777777" w:rsidR="00EE5490" w:rsidRPr="005062B2" w:rsidRDefault="00EE5490" w:rsidP="00F969B9">
      <w:pPr>
        <w:keepNext/>
        <w:rPr>
          <w:rFonts w:ascii="Verdana" w:hAnsi="Verdana"/>
          <w:sz w:val="18"/>
          <w:szCs w:val="18"/>
        </w:rPr>
      </w:pPr>
    </w:p>
    <w:p w14:paraId="4E8856BD" w14:textId="77777777" w:rsidR="005F2B23" w:rsidRPr="005062B2" w:rsidRDefault="005F2B23" w:rsidP="00F969B9">
      <w:pPr>
        <w:keepNext/>
        <w:rPr>
          <w:rFonts w:ascii="Verdana" w:hAnsi="Verdana"/>
          <w:sz w:val="18"/>
          <w:szCs w:val="18"/>
        </w:rPr>
      </w:pPr>
    </w:p>
    <w:p w14:paraId="5F747357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179B2EA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04D17A7A" w14:textId="77777777" w:rsidR="00745EC3" w:rsidRPr="005062B2" w:rsidRDefault="009A0CD5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="00745EC3"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3544806" w14:textId="77777777" w:rsidR="00745EC3" w:rsidRPr="005062B2" w:rsidRDefault="009A0CD5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="00745EC3" w:rsidRPr="005062B2">
        <w:rPr>
          <w:rFonts w:ascii="Verdana" w:hAnsi="Verdana"/>
          <w:sz w:val="18"/>
          <w:szCs w:val="18"/>
        </w:rPr>
        <w:tab/>
        <w:t>(Naam)</w:t>
      </w:r>
    </w:p>
    <w:p w14:paraId="035C06BE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C7B6489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24CCE0D8" w14:textId="77777777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br w:type="page"/>
      </w:r>
    </w:p>
    <w:p w14:paraId="62DA88B9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lastRenderedPageBreak/>
        <w:t>Naam Bureau/Bedrijf: ………………………………….</w:t>
      </w:r>
    </w:p>
    <w:p w14:paraId="74BBFB45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6AA36CA4" w14:textId="6A153423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Vul deze tabel in indien gebruik wordt gemaakt van referenties van derden</w:t>
      </w:r>
      <w:r w:rsidR="004041A3">
        <w:rPr>
          <w:rFonts w:ascii="Verdana" w:hAnsi="Verdana"/>
          <w:sz w:val="18"/>
          <w:szCs w:val="18"/>
        </w:rPr>
        <w:t>.</w:t>
      </w:r>
    </w:p>
    <w:p w14:paraId="1A8BC30C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7EC6534F" w14:textId="77777777" w:rsidR="003B2C41" w:rsidRPr="005062B2" w:rsidRDefault="003B2C41" w:rsidP="003B2C41">
      <w:pPr>
        <w:rPr>
          <w:rFonts w:ascii="Verdana" w:hAnsi="Verdana"/>
          <w:b/>
          <w:sz w:val="18"/>
          <w:szCs w:val="18"/>
        </w:rPr>
      </w:pPr>
      <w:r w:rsidRPr="005062B2">
        <w:rPr>
          <w:rFonts w:ascii="Verdana" w:hAnsi="Verdana"/>
          <w:b/>
          <w:sz w:val="18"/>
          <w:szCs w:val="18"/>
        </w:rPr>
        <w:t>Tabel 2 opgave referenties van derden</w:t>
      </w:r>
    </w:p>
    <w:p w14:paraId="1977077F" w14:textId="77777777" w:rsidR="003B2C41" w:rsidRPr="005062B2" w:rsidRDefault="003B2C41" w:rsidP="003B2C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9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989"/>
        <w:gridCol w:w="3010"/>
        <w:gridCol w:w="2144"/>
      </w:tblGrid>
      <w:tr w:rsidR="003B2C41" w:rsidRPr="005062B2" w14:paraId="4346441F" w14:textId="77777777" w:rsidTr="00E16B51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0667481D" w14:textId="77777777" w:rsidR="003B2C41" w:rsidRPr="005062B2" w:rsidRDefault="003B2C41" w:rsidP="00E16B51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3B2C41" w:rsidRPr="005062B2" w14:paraId="2686DA8F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9B02CF4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6B988B8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46BEF341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5062B2" w14:paraId="67C4D836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1E7B608A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E3357A2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en discipline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12B5E953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5062B2" w14:paraId="673DC79C" w14:textId="77777777" w:rsidTr="00347BB0">
        <w:trPr>
          <w:cantSplit/>
          <w:jc w:val="center"/>
        </w:trPr>
        <w:tc>
          <w:tcPr>
            <w:tcW w:w="22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5A77F44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05C9F98C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</w:p>
          <w:p w14:paraId="578140AA" w14:textId="77777777" w:rsidR="003417F4" w:rsidRPr="005062B2" w:rsidRDefault="003417F4" w:rsidP="00E16B51">
            <w:pPr>
              <w:rPr>
                <w:rFonts w:ascii="Verdana" w:hAnsi="Verdana"/>
                <w:sz w:val="18"/>
              </w:rPr>
            </w:pPr>
          </w:p>
          <w:p w14:paraId="149A96BF" w14:textId="77777777" w:rsidR="003417F4" w:rsidRPr="005062B2" w:rsidRDefault="003417F4" w:rsidP="00E16B51">
            <w:pPr>
              <w:rPr>
                <w:rFonts w:ascii="Verdana" w:hAnsi="Verdana"/>
                <w:sz w:val="18"/>
              </w:rPr>
            </w:pPr>
          </w:p>
          <w:p w14:paraId="307718EC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2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E5AABE4" w14:textId="409AA933" w:rsidR="003417F4" w:rsidRPr="005062B2" w:rsidRDefault="003417F4" w:rsidP="003417F4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Opdrachtsom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totaalbedrag op jaarbasis, exclusief BTW.</w:t>
            </w:r>
          </w:p>
          <w:p w14:paraId="03644A9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398E901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Eventuele waarde van het gedeelte dat in onderaanneming is uitgevoerd.</w:t>
            </w:r>
          </w:p>
        </w:tc>
        <w:tc>
          <w:tcPr>
            <w:tcW w:w="2653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D3AD19F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44887FA0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395062D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0995E0D3" w14:textId="77777777" w:rsidR="003417F4" w:rsidRPr="005062B2" w:rsidRDefault="003417F4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71AB926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3B2C41" w:rsidRPr="005062B2" w14:paraId="38BE1187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81F9F96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003A1743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opdrachtgever:</w:t>
            </w:r>
          </w:p>
          <w:p w14:paraId="4F9B09AE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</w:t>
            </w:r>
          </w:p>
          <w:p w14:paraId="09CF35BA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Telefoonnummer:</w:t>
            </w:r>
          </w:p>
          <w:p w14:paraId="6D4CD671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7CB9DE5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97522F3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3DCA8611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D860016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3B2C41" w:rsidRPr="005062B2" w14:paraId="0D424735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6EB33118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6B6F69BD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2C3879F6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DABA76A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3B2C41" w:rsidRPr="005062B2" w14:paraId="32E66362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2B26A7C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2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1ABF3A8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602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CAF615A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7F36940E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6BDADF8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6BE6DC0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28536A5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1B8E0DE4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33B7B547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29B22947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F2B23" w:rsidRPr="005062B2" w14:paraId="2D3499CA" w14:textId="77777777" w:rsidTr="00347BB0">
        <w:trPr>
          <w:cantSplit/>
          <w:jc w:val="center"/>
        </w:trPr>
        <w:tc>
          <w:tcPr>
            <w:tcW w:w="220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B7F713B" w14:textId="77777777" w:rsidR="005F2B23" w:rsidRPr="005062B2" w:rsidRDefault="005F2B23" w:rsidP="00FA2D0C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28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7327BAF9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563CDACA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051" w:type="pct"/>
            <w:vAlign w:val="center"/>
          </w:tcPr>
          <w:p w14:paraId="77A26CCB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5F2B23" w:rsidRPr="005062B2" w14:paraId="565E2E64" w14:textId="77777777" w:rsidTr="00347BB0">
        <w:trPr>
          <w:cantSplit/>
          <w:jc w:val="center"/>
        </w:trPr>
        <w:tc>
          <w:tcPr>
            <w:tcW w:w="220" w:type="pct"/>
            <w:vMerge/>
            <w:tcMar>
              <w:top w:w="57" w:type="dxa"/>
              <w:bottom w:w="57" w:type="dxa"/>
            </w:tcMar>
            <w:vAlign w:val="center"/>
          </w:tcPr>
          <w:p w14:paraId="55FC9F8A" w14:textId="77777777" w:rsidR="005F2B23" w:rsidRPr="005062B2" w:rsidRDefault="005F2B23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28" w:type="pct"/>
            <w:vMerge/>
            <w:tcMar>
              <w:top w:w="57" w:type="dxa"/>
              <w:bottom w:w="57" w:type="dxa"/>
            </w:tcMar>
            <w:vAlign w:val="center"/>
          </w:tcPr>
          <w:p w14:paraId="57816412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19E8F8CF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051" w:type="pct"/>
            <w:vAlign w:val="center"/>
          </w:tcPr>
          <w:p w14:paraId="199DD0C1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507FB664" w14:textId="77777777" w:rsidTr="00347BB0">
        <w:trPr>
          <w:cantSplit/>
          <w:trHeight w:val="1486"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6268798" w14:textId="77777777" w:rsidR="00347BB0" w:rsidRPr="005062B2" w:rsidRDefault="00347BB0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28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F2CC72F" w14:textId="77777777" w:rsidR="00347BB0" w:rsidRPr="005062B2" w:rsidRDefault="00347BB0" w:rsidP="00E16B51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33E21E62" w14:textId="77777777" w:rsidR="00347BB0" w:rsidRPr="005062B2" w:rsidRDefault="00347BB0" w:rsidP="00D62847">
            <w:pPr>
              <w:rPr>
                <w:rFonts w:ascii="Verdana" w:hAnsi="Verdana"/>
                <w:sz w:val="18"/>
                <w:szCs w:val="18"/>
              </w:rPr>
            </w:pPr>
          </w:p>
          <w:p w14:paraId="04B453F2" w14:textId="77777777" w:rsidR="00347BB0" w:rsidRPr="005062B2" w:rsidRDefault="00347BB0" w:rsidP="00D62847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3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0123ABBA" w14:textId="5C8F4FE7" w:rsidR="00347BB0" w:rsidRPr="005062B2" w:rsidRDefault="00347BB0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3B2C41" w14:paraId="093D932C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E850088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28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F723D6B" w14:textId="77777777" w:rsidR="003B2C41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CAB0DCF" w14:textId="77777777" w:rsidR="003B2C41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A43B1B7" w14:textId="77777777" w:rsidR="003B2C41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p w14:paraId="488F8CF8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461FD272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4DD93CC6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21FD5E35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013EEC6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67BBDB66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2CDCBE1C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Pr="005062B2">
        <w:rPr>
          <w:rFonts w:ascii="Verdana" w:hAnsi="Verdana"/>
          <w:sz w:val="18"/>
          <w:szCs w:val="18"/>
        </w:rPr>
        <w:tab/>
        <w:t>(Naam)</w:t>
      </w:r>
    </w:p>
    <w:p w14:paraId="2B75FAC9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6822B6DA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7EC4376F" w14:textId="77777777" w:rsidR="00C34936" w:rsidRDefault="00C34936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C34936" w:rsidSect="00B739F5">
      <w:headerReference w:type="default" r:id="rId7"/>
      <w:footerReference w:type="default" r:id="rId8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1D09A2" w14:textId="77777777" w:rsidR="006159F9" w:rsidRDefault="006159F9">
      <w:r>
        <w:separator/>
      </w:r>
    </w:p>
  </w:endnote>
  <w:endnote w:type="continuationSeparator" w:id="0">
    <w:p w14:paraId="62EEE7CF" w14:textId="77777777" w:rsidR="006159F9" w:rsidRDefault="00615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8EE01" w14:textId="0B5B7F27" w:rsidR="003B2C41" w:rsidRPr="0069390E" w:rsidRDefault="00D501B7" w:rsidP="00D501B7">
    <w:pPr>
      <w:pStyle w:val="Voettekst"/>
      <w:rPr>
        <w:rFonts w:ascii="Verdana" w:hAnsi="Verdana"/>
        <w:sz w:val="16"/>
        <w:szCs w:val="16"/>
        <w:lang w:val="en-US"/>
      </w:rPr>
    </w:pPr>
    <w:r w:rsidRPr="0069390E">
      <w:rPr>
        <w:rFonts w:ascii="Verdana" w:hAnsi="Verdana"/>
        <w:sz w:val="16"/>
        <w:szCs w:val="16"/>
        <w:lang w:val="en-US"/>
      </w:rPr>
      <w:tab/>
    </w:r>
    <w:r w:rsidR="004041A3" w:rsidRPr="0069390E">
      <w:rPr>
        <w:rFonts w:ascii="Verdana" w:hAnsi="Verdana"/>
        <w:sz w:val="16"/>
        <w:szCs w:val="16"/>
        <w:lang w:val="en-US"/>
      </w:rPr>
      <w:tab/>
    </w:r>
    <w:r w:rsidR="00BE149A" w:rsidRPr="008C13D6">
      <w:rPr>
        <w:rFonts w:ascii="Verdana" w:hAnsi="Verdana"/>
        <w:bCs/>
        <w:sz w:val="16"/>
        <w:szCs w:val="16"/>
        <w:lang w:val="en-US"/>
      </w:rPr>
      <w:t>Pagina</w:t>
    </w:r>
    <w:r w:rsidR="00BE149A" w:rsidRPr="0069390E">
      <w:rPr>
        <w:rFonts w:ascii="Verdana" w:hAnsi="Verdana"/>
        <w:bCs/>
        <w:sz w:val="16"/>
        <w:szCs w:val="16"/>
        <w:lang w:val="en-US"/>
      </w:rPr>
      <w:t xml:space="preserve">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69390E">
      <w:rPr>
        <w:rStyle w:val="Paginanummer"/>
        <w:rFonts w:ascii="Verdana" w:hAnsi="Verdana"/>
        <w:bCs/>
        <w:sz w:val="16"/>
        <w:szCs w:val="16"/>
        <w:lang w:val="en-US"/>
      </w:rPr>
      <w:instrText xml:space="preserve"> PAGE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BE7031">
      <w:rPr>
        <w:rStyle w:val="Paginanummer"/>
        <w:rFonts w:ascii="Verdana" w:hAnsi="Verdana"/>
        <w:bCs/>
        <w:noProof/>
        <w:sz w:val="16"/>
        <w:szCs w:val="16"/>
        <w:lang w:val="en-US"/>
      </w:rPr>
      <w:t>1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="00BE149A" w:rsidRPr="0069390E">
      <w:rPr>
        <w:rFonts w:ascii="Verdana" w:hAnsi="Verdana"/>
        <w:bCs/>
        <w:sz w:val="16"/>
        <w:szCs w:val="16"/>
        <w:lang w:val="en-US"/>
      </w:rPr>
      <w:t xml:space="preserve"> van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69390E">
      <w:rPr>
        <w:rStyle w:val="Paginanummer"/>
        <w:rFonts w:ascii="Verdana" w:hAnsi="Verdana"/>
        <w:bCs/>
        <w:sz w:val="16"/>
        <w:szCs w:val="16"/>
        <w:lang w:val="en-US"/>
      </w:rPr>
      <w:instrText xml:space="preserve"> NUMPAGES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BE7031">
      <w:rPr>
        <w:rStyle w:val="Paginanummer"/>
        <w:rFonts w:ascii="Verdana" w:hAnsi="Verdana"/>
        <w:bCs/>
        <w:noProof/>
        <w:sz w:val="16"/>
        <w:szCs w:val="16"/>
        <w:lang w:val="en-US"/>
      </w:rPr>
      <w:t>4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4957FD08" w14:textId="77777777" w:rsidR="00C02ADE" w:rsidRPr="0069390E" w:rsidRDefault="00C02ADE" w:rsidP="007B38D3">
    <w:pPr>
      <w:rPr>
        <w:sz w:val="16"/>
        <w:szCs w:val="16"/>
        <w:lang w:val="en-US"/>
      </w:rPr>
    </w:pPr>
  </w:p>
  <w:p w14:paraId="4F92E662" w14:textId="77777777" w:rsidR="00C02ADE" w:rsidRPr="0069390E" w:rsidRDefault="00C02ADE" w:rsidP="007B38D3">
    <w:pPr>
      <w:rPr>
        <w:sz w:val="16"/>
        <w:szCs w:val="16"/>
        <w:lang w:val="en-US"/>
      </w:rPr>
    </w:pPr>
  </w:p>
  <w:p w14:paraId="519D2C92" w14:textId="77777777" w:rsidR="00C02ADE" w:rsidRPr="0069390E" w:rsidRDefault="00C02ADE" w:rsidP="007B38D3">
    <w:pPr>
      <w:rPr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411CD9" w14:textId="77777777" w:rsidR="006159F9" w:rsidRDefault="006159F9">
      <w:r>
        <w:separator/>
      </w:r>
    </w:p>
  </w:footnote>
  <w:footnote w:type="continuationSeparator" w:id="0">
    <w:p w14:paraId="23C06F71" w14:textId="77777777" w:rsidR="006159F9" w:rsidRDefault="00615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9EB8F" w14:textId="77777777" w:rsidR="000D2840" w:rsidRDefault="000D2840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</w:p>
  <w:p w14:paraId="38AECB94" w14:textId="2A9F47B4" w:rsidR="000D2840" w:rsidRDefault="0076511C" w:rsidP="008C13D6">
    <w:pPr>
      <w:widowControl w:val="0"/>
      <w:autoSpaceDE w:val="0"/>
      <w:autoSpaceDN w:val="0"/>
      <w:adjustRightInd w:val="0"/>
      <w:spacing w:before="99"/>
      <w:ind w:left="2268" w:right="-20" w:firstLine="567"/>
      <w:rPr>
        <w:rFonts w:ascii="Times New Roman" w:hAnsi="Times New Roman"/>
        <w:lang w:val="en-US"/>
      </w:rPr>
    </w:pPr>
    <w:r>
      <w:rPr>
        <w:rFonts w:cs="Arial"/>
        <w:b/>
        <w:noProof/>
        <w:sz w:val="28"/>
        <w:szCs w:val="28"/>
      </w:rPr>
      <w:t xml:space="preserve">         </w:t>
    </w:r>
    <w:r w:rsidR="008C13D6">
      <w:rPr>
        <w:b/>
        <w:noProof/>
        <w:sz w:val="28"/>
        <w:szCs w:val="28"/>
      </w:rPr>
      <w:drawing>
        <wp:inline distT="0" distB="0" distL="0" distR="0" wp14:anchorId="196E85BE" wp14:editId="400D9567">
          <wp:extent cx="988060" cy="795020"/>
          <wp:effectExtent l="0" t="0" r="2540" b="5080"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06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D2840">
      <w:rPr>
        <w:rFonts w:cs="Arial"/>
        <w:b/>
        <w:noProof/>
        <w:sz w:val="28"/>
        <w:szCs w:val="28"/>
      </w:rPr>
      <w:t xml:space="preserve">                </w:t>
    </w:r>
  </w:p>
  <w:p w14:paraId="161E8B8B" w14:textId="3B52E212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>
    <w:abstractNumId w:val="8"/>
  </w:num>
  <w:num w:numId="2">
    <w:abstractNumId w:val="20"/>
  </w:num>
  <w:num w:numId="3">
    <w:abstractNumId w:val="12"/>
  </w:num>
  <w:num w:numId="4">
    <w:abstractNumId w:val="13"/>
  </w:num>
  <w:num w:numId="5">
    <w:abstractNumId w:val="19"/>
  </w:num>
  <w:num w:numId="6">
    <w:abstractNumId w:val="17"/>
  </w:num>
  <w:num w:numId="7">
    <w:abstractNumId w:val="14"/>
  </w:num>
  <w:num w:numId="8">
    <w:abstractNumId w:val="10"/>
  </w:num>
  <w:num w:numId="9">
    <w:abstractNumId w:val="11"/>
  </w:num>
  <w:num w:numId="10">
    <w:abstractNumId w:val="16"/>
  </w:num>
  <w:num w:numId="11">
    <w:abstractNumId w:val="18"/>
  </w:num>
  <w:num w:numId="12">
    <w:abstractNumId w:val="15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567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GU_eerste_bak" w:val="1"/>
    <w:docVar w:name="GU_overige_bak" w:val="1"/>
  </w:docVars>
  <w:rsids>
    <w:rsidRoot w:val="00E10941"/>
    <w:rsid w:val="00012CC5"/>
    <w:rsid w:val="000204A9"/>
    <w:rsid w:val="00075681"/>
    <w:rsid w:val="0008449F"/>
    <w:rsid w:val="000972FC"/>
    <w:rsid w:val="000A1464"/>
    <w:rsid w:val="000D1027"/>
    <w:rsid w:val="000D2840"/>
    <w:rsid w:val="000E73AC"/>
    <w:rsid w:val="001213BB"/>
    <w:rsid w:val="00132422"/>
    <w:rsid w:val="00165096"/>
    <w:rsid w:val="001665F3"/>
    <w:rsid w:val="00171AC3"/>
    <w:rsid w:val="00175897"/>
    <w:rsid w:val="001979B8"/>
    <w:rsid w:val="001D66CD"/>
    <w:rsid w:val="001E0CB5"/>
    <w:rsid w:val="001F0F04"/>
    <w:rsid w:val="00235CBA"/>
    <w:rsid w:val="00243E18"/>
    <w:rsid w:val="002555BC"/>
    <w:rsid w:val="00287322"/>
    <w:rsid w:val="00290E8B"/>
    <w:rsid w:val="0029588E"/>
    <w:rsid w:val="002A1EA6"/>
    <w:rsid w:val="002B0C8A"/>
    <w:rsid w:val="002D0BEC"/>
    <w:rsid w:val="00333FFF"/>
    <w:rsid w:val="0033440E"/>
    <w:rsid w:val="003417F4"/>
    <w:rsid w:val="003427D3"/>
    <w:rsid w:val="00347BB0"/>
    <w:rsid w:val="003B2C41"/>
    <w:rsid w:val="003C460F"/>
    <w:rsid w:val="003D43B6"/>
    <w:rsid w:val="003D727D"/>
    <w:rsid w:val="003E5A96"/>
    <w:rsid w:val="003E69A4"/>
    <w:rsid w:val="004041A3"/>
    <w:rsid w:val="004157CE"/>
    <w:rsid w:val="0042777E"/>
    <w:rsid w:val="0046684B"/>
    <w:rsid w:val="0048482A"/>
    <w:rsid w:val="004A519A"/>
    <w:rsid w:val="004C6E8A"/>
    <w:rsid w:val="004C7FE9"/>
    <w:rsid w:val="004F1044"/>
    <w:rsid w:val="005062B2"/>
    <w:rsid w:val="0055202A"/>
    <w:rsid w:val="00553BED"/>
    <w:rsid w:val="00553C49"/>
    <w:rsid w:val="005605F3"/>
    <w:rsid w:val="005976F0"/>
    <w:rsid w:val="005B4EE1"/>
    <w:rsid w:val="005E199B"/>
    <w:rsid w:val="005F21C4"/>
    <w:rsid w:val="005F2B23"/>
    <w:rsid w:val="005F5316"/>
    <w:rsid w:val="005F662A"/>
    <w:rsid w:val="006033E1"/>
    <w:rsid w:val="006159F9"/>
    <w:rsid w:val="00622845"/>
    <w:rsid w:val="00623B45"/>
    <w:rsid w:val="0065595B"/>
    <w:rsid w:val="0067198A"/>
    <w:rsid w:val="0069390E"/>
    <w:rsid w:val="006C3075"/>
    <w:rsid w:val="006D79BA"/>
    <w:rsid w:val="00702C64"/>
    <w:rsid w:val="00742387"/>
    <w:rsid w:val="00745EC3"/>
    <w:rsid w:val="007469AA"/>
    <w:rsid w:val="007508D6"/>
    <w:rsid w:val="0075516E"/>
    <w:rsid w:val="0076511C"/>
    <w:rsid w:val="007A4EB2"/>
    <w:rsid w:val="007B38D3"/>
    <w:rsid w:val="007C3C96"/>
    <w:rsid w:val="007C4DA3"/>
    <w:rsid w:val="007D6209"/>
    <w:rsid w:val="007E5BC7"/>
    <w:rsid w:val="00825F5B"/>
    <w:rsid w:val="008575C7"/>
    <w:rsid w:val="00860DF5"/>
    <w:rsid w:val="0086587A"/>
    <w:rsid w:val="00875876"/>
    <w:rsid w:val="00880B23"/>
    <w:rsid w:val="008C13D6"/>
    <w:rsid w:val="008D36B3"/>
    <w:rsid w:val="009026D0"/>
    <w:rsid w:val="00941070"/>
    <w:rsid w:val="009770B3"/>
    <w:rsid w:val="009808FD"/>
    <w:rsid w:val="00981F65"/>
    <w:rsid w:val="00982A3F"/>
    <w:rsid w:val="009936B3"/>
    <w:rsid w:val="009A0CD5"/>
    <w:rsid w:val="009B33F2"/>
    <w:rsid w:val="009E0A14"/>
    <w:rsid w:val="009E6C0D"/>
    <w:rsid w:val="00A94509"/>
    <w:rsid w:val="00AB42F8"/>
    <w:rsid w:val="00AC0DF6"/>
    <w:rsid w:val="00AC3FF8"/>
    <w:rsid w:val="00AE3EF0"/>
    <w:rsid w:val="00AF2292"/>
    <w:rsid w:val="00AF3EC4"/>
    <w:rsid w:val="00B2172A"/>
    <w:rsid w:val="00B33E63"/>
    <w:rsid w:val="00B37A99"/>
    <w:rsid w:val="00B739F5"/>
    <w:rsid w:val="00BB27B0"/>
    <w:rsid w:val="00BB4553"/>
    <w:rsid w:val="00BE149A"/>
    <w:rsid w:val="00BE53D3"/>
    <w:rsid w:val="00BE7031"/>
    <w:rsid w:val="00C02ADE"/>
    <w:rsid w:val="00C02C8E"/>
    <w:rsid w:val="00C168C6"/>
    <w:rsid w:val="00C31AE5"/>
    <w:rsid w:val="00C34936"/>
    <w:rsid w:val="00C46693"/>
    <w:rsid w:val="00C5514C"/>
    <w:rsid w:val="00C5795D"/>
    <w:rsid w:val="00C649C3"/>
    <w:rsid w:val="00C65A4E"/>
    <w:rsid w:val="00C80466"/>
    <w:rsid w:val="00CA5AFE"/>
    <w:rsid w:val="00CD78EE"/>
    <w:rsid w:val="00D140DC"/>
    <w:rsid w:val="00D46830"/>
    <w:rsid w:val="00D501B7"/>
    <w:rsid w:val="00D54D3F"/>
    <w:rsid w:val="00D62847"/>
    <w:rsid w:val="00D91CD0"/>
    <w:rsid w:val="00DA3B68"/>
    <w:rsid w:val="00DB1EF7"/>
    <w:rsid w:val="00DB5DE2"/>
    <w:rsid w:val="00DD0AA8"/>
    <w:rsid w:val="00DD398B"/>
    <w:rsid w:val="00E10941"/>
    <w:rsid w:val="00E30F7D"/>
    <w:rsid w:val="00E349B7"/>
    <w:rsid w:val="00E354D4"/>
    <w:rsid w:val="00E67A95"/>
    <w:rsid w:val="00EC582C"/>
    <w:rsid w:val="00EC5A8E"/>
    <w:rsid w:val="00EE5490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138829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C6CBB8CC</Template>
  <TotalTime>0</TotalTime>
  <Pages>4</Pages>
  <Words>486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2018-06-13T11:34:00Z</dcterms:created>
  <dcterms:modified xsi:type="dcterms:W3CDTF">2020-09-24T08:06:00Z</dcterms:modified>
</cp:coreProperties>
</file>